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Epsom and Ewell</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Epsom and Ewell</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Epsom and Ewell</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Epsom and Ewell</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Epsom and Ewell</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Epsom and Ewell are estimated to have a score of 1-2 on the PGSI (low-risk gambling), whilst </w:t>
      </w:r>
      <w:r w:rsidRPr="00773DF7">
        <w:rPr>
          <w:rFonts w:ascii="Libre Franklin Light" w:hAnsi="Libre Franklin Light" w:cs="Calibri Light"/>
          <w:b/>
          <w:bCs/>
          <w:color w:val="C45911" w:themeColor="accent2" w:themeShade="BF"/>
        </w:rPr>
        <w:t xml:space="preserve">3.0%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2.8%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51.9% </w:t>
      </w:r>
      <w:r w:rsidRPr="004747BF">
        <w:rPr>
          <w:rFonts w:ascii="Libre Franklin Light" w:eastAsia="Times New Roman" w:hAnsi="Libre Franklin Light" w:cs="Calibri Light"/>
        </w:rPr>
        <w:t xml:space="preserve">of those respondents classified as PGSI 8+ in Epsom and Ewell</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Epsom and Ewell is estimated to be </w:t>
      </w:r>
      <w:r w:rsidRPr="00773DF7">
        <w:rPr>
          <w:rFonts w:ascii="Libre Franklin Light" w:eastAsia="Times New Roman" w:hAnsi="Libre Franklin Light" w:cs="Calibri Light"/>
          <w:b/>
          <w:bCs/>
          <w:color w:val="C45911" w:themeColor="accent2" w:themeShade="BF"/>
        </w:rPr>
        <w:t xml:space="preserve">£1,780,014</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Epsom and Ewell</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12.7%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Epsom and Ewell</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Epsom and Ewell</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Epsom and Ewell</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2.8%</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Epsom and Ewell.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Epsom and Ewell</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Epsom and Ewell.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Epsom and Ewell</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11.6%</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24.1%</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Epsom and Ewell</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51.9%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Epsom and Ewell.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Epsom and Ewell</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11.6%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23.3%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Epsom and Ewell</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Epsom and Ewell</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48.1%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Epsom and Ewell</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Epsom and Ewell</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Epsom and Ewell</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£1,780,014</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Epsom and Ewell</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£28,994</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£599,602</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£42,953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£12,081</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£22,148</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£1,074,236</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£1,780,014</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Epsom and Ewell</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Epsom and Ewell</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17.2%</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Epsom and Ewell</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16.3%</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Epsom and Ewell</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18.1%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Epsom and Ewell</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Epsom and Ewell</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47.9%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Epsom and Ewell</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17.2%</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Epsom and Ewell</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16.3%</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Epsom and Ewell</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18.1%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Epsom and Ewell</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Epsom and Ewell</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47.9%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Epsom and Ewell</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5EF062F6-2729-4E55-AA82-11D5B01EA7ED}"/>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